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FED10E" w14:textId="48ADE2F9" w:rsidR="0078544A" w:rsidRDefault="0078544A" w:rsidP="0078544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90144477"/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#104</w:t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9F4871">
        <w:t xml:space="preserve"> </w:t>
      </w:r>
      <w:r w:rsidRPr="009F4871">
        <w:rPr>
          <w:b/>
          <w:i/>
          <w:noProof/>
          <w:sz w:val="28"/>
        </w:rPr>
        <w:t>R5-24</w:t>
      </w:r>
      <w:r w:rsidR="004570F0" w:rsidRPr="004570F0">
        <w:rPr>
          <w:b/>
          <w:i/>
          <w:noProof/>
          <w:sz w:val="28"/>
        </w:rPr>
        <w:t>4325</w:t>
      </w:r>
      <w:bookmarkStart w:id="1" w:name="_GoBack"/>
      <w:bookmarkEnd w:id="1"/>
      <w:r w:rsidRPr="00707DF0">
        <w:rPr>
          <w:b/>
          <w:i/>
          <w:noProof/>
          <w:sz w:val="28"/>
        </w:rPr>
        <w:t xml:space="preserve"> </w:t>
      </w:r>
      <w:r>
        <w:rPr>
          <w:b/>
          <w:i/>
          <w:noProof/>
          <w:sz w:val="28"/>
        </w:rPr>
        <w:fldChar w:fldCharType="end"/>
      </w:r>
    </w:p>
    <w:p w14:paraId="4BD5D325" w14:textId="3EA6BE22" w:rsidR="00E61721" w:rsidRPr="0022434D" w:rsidRDefault="0078544A" w:rsidP="0078544A">
      <w:pPr>
        <w:pStyle w:val="CRCoverPage"/>
        <w:outlineLvl w:val="0"/>
        <w:rPr>
          <w:b/>
          <w:noProof/>
          <w:sz w:val="24"/>
        </w:rPr>
      </w:pPr>
      <w:r w:rsidRPr="000057CF">
        <w:rPr>
          <w:b/>
          <w:noProof/>
          <w:sz w:val="24"/>
        </w:rPr>
        <w:t>Maastricht, Netherlands, August 19th – August 23rd, 2024</w:t>
      </w:r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E61721" w14:paraId="012E8F2B" w14:textId="77777777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12114C" w14:textId="294C3940" w:rsidR="00E61721" w:rsidRDefault="00855FB7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 w:rsidR="000E4AD6">
              <w:rPr>
                <w:i/>
                <w:sz w:val="14"/>
              </w:rPr>
              <w:t>1.</w:t>
            </w:r>
            <w:r>
              <w:rPr>
                <w:i/>
                <w:sz w:val="14"/>
              </w:rPr>
              <w:t>0</w:t>
            </w:r>
          </w:p>
        </w:tc>
      </w:tr>
      <w:tr w:rsidR="00E61721" w14:paraId="4570B698" w14:textId="77777777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71014" w14:textId="77777777" w:rsidR="00E61721" w:rsidRDefault="00855FB7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E61721" w14:paraId="710922AD" w14:textId="77777777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14:paraId="1019B6D2" w14:textId="77777777" w:rsidR="00E61721" w:rsidRDefault="00E617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14:paraId="45874259" w14:textId="77777777" w:rsidR="00E61721" w:rsidRDefault="00E617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61721" w14:paraId="3CC7D9ED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843898" w14:textId="77777777" w:rsidR="00E61721" w:rsidRDefault="00855F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7BC882" w14:textId="09BA1AA7" w:rsidR="00E61721" w:rsidRDefault="00855FB7" w:rsidP="00A01772">
            <w:pPr>
              <w:pStyle w:val="CRCoverPage"/>
              <w:spacing w:after="0"/>
              <w:ind w:left="100"/>
            </w:pPr>
            <w:r>
              <w:t xml:space="preserve">PRD21 CDS: </w:t>
            </w:r>
            <w:r w:rsidR="0078544A">
              <w:t xml:space="preserve">Additional </w:t>
            </w:r>
            <w:r w:rsidR="00263FC9" w:rsidRPr="00263FC9">
              <w:t>NR</w:t>
            </w:r>
            <w:r w:rsidR="0078544A">
              <w:t>CA</w:t>
            </w:r>
            <w:r w:rsidR="00A01772">
              <w:t>DC combos between FR1 and FR2</w:t>
            </w:r>
          </w:p>
        </w:tc>
      </w:tr>
      <w:tr w:rsidR="00E61721" w14:paraId="19FE85D6" w14:textId="77777777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5A002380" w14:textId="77777777" w:rsidR="00E61721" w:rsidRDefault="00E617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14:paraId="525ECD80" w14:textId="77777777" w:rsidR="00E61721" w:rsidRDefault="00E617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61721" w14:paraId="5DD46302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613084" w14:textId="77777777" w:rsidR="00E61721" w:rsidRDefault="00855F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14:paraId="2F8F26A0" w14:textId="56A92C86" w:rsidR="00E61721" w:rsidRDefault="00C02C68">
            <w:pPr>
              <w:pStyle w:val="CRCoverPage"/>
              <w:spacing w:after="0"/>
              <w:ind w:left="100"/>
            </w:pPr>
            <w:r>
              <w:t>Verizon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21C98678" w14:textId="77777777" w:rsidR="00E61721" w:rsidRDefault="00E6172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B3861DD" w14:textId="77777777" w:rsidR="00E61721" w:rsidRDefault="00855FB7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0F44EF" w14:textId="21788938" w:rsidR="00E61721" w:rsidRDefault="0037335E" w:rsidP="0078544A">
            <w:pPr>
              <w:pStyle w:val="CRCoverPage"/>
              <w:spacing w:after="0"/>
              <w:ind w:left="100"/>
            </w:pPr>
            <w:r>
              <w:t>0</w:t>
            </w:r>
            <w:r w:rsidR="0078544A">
              <w:t>8</w:t>
            </w:r>
            <w:r>
              <w:t>-05</w:t>
            </w:r>
            <w:r w:rsidR="00263FC9">
              <w:t>-2024</w:t>
            </w:r>
          </w:p>
        </w:tc>
      </w:tr>
    </w:tbl>
    <w:p w14:paraId="37E729EE" w14:textId="77777777" w:rsidR="00E61721" w:rsidRDefault="00E61721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943"/>
        <w:gridCol w:w="142"/>
        <w:gridCol w:w="141"/>
        <w:gridCol w:w="993"/>
        <w:gridCol w:w="283"/>
        <w:gridCol w:w="3119"/>
        <w:gridCol w:w="324"/>
        <w:gridCol w:w="2506"/>
        <w:gridCol w:w="146"/>
      </w:tblGrid>
      <w:tr w:rsidR="00E61721" w14:paraId="249FCDC4" w14:textId="77777777">
        <w:trPr>
          <w:trHeight w:val="113"/>
        </w:trPr>
        <w:tc>
          <w:tcPr>
            <w:tcW w:w="19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A406002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2B010AE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7CC8E3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  <w:shd w:val="clear" w:color="auto" w:fill="auto"/>
          </w:tcPr>
          <w:p w14:paraId="193398F7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7FEFCE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52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61F94E5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52A25734" w14:textId="77777777">
        <w:tc>
          <w:tcPr>
            <w:tcW w:w="1943" w:type="dxa"/>
            <w:tcBorders>
              <w:left w:val="single" w:sz="4" w:space="0" w:color="auto"/>
            </w:tcBorders>
          </w:tcPr>
          <w:p w14:paraId="21A59100" w14:textId="77777777" w:rsidR="00E61721" w:rsidRDefault="00855FB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76" w:type="dxa"/>
            <w:gridSpan w:val="3"/>
            <w:tcBorders>
              <w:right w:val="single" w:sz="4" w:space="0" w:color="auto"/>
            </w:tcBorders>
          </w:tcPr>
          <w:p w14:paraId="67B87AB3" w14:textId="77777777" w:rsidR="00E61721" w:rsidRDefault="00855FB7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480CBB" w14:textId="429E074E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tcBorders>
              <w:left w:val="single" w:sz="4" w:space="0" w:color="auto"/>
            </w:tcBorders>
          </w:tcPr>
          <w:p w14:paraId="061D2466" w14:textId="77777777" w:rsidR="00E61721" w:rsidRDefault="00855FB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0A14F4" w14:textId="368266A1" w:rsidR="00E61721" w:rsidRDefault="00C02C6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65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D29B73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5F5C2700" w14:textId="77777777">
        <w:tc>
          <w:tcPr>
            <w:tcW w:w="1943" w:type="dxa"/>
            <w:tcBorders>
              <w:left w:val="single" w:sz="4" w:space="0" w:color="auto"/>
            </w:tcBorders>
            <w:shd w:val="clear" w:color="auto" w:fill="auto"/>
          </w:tcPr>
          <w:p w14:paraId="38F84A38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76" w:type="dxa"/>
            <w:gridSpan w:val="3"/>
            <w:shd w:val="clear" w:color="auto" w:fill="auto"/>
          </w:tcPr>
          <w:p w14:paraId="28442880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D28E64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shd w:val="clear" w:color="auto" w:fill="auto"/>
          </w:tcPr>
          <w:p w14:paraId="7DAD6EA3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324" w:type="dxa"/>
            <w:tcBorders>
              <w:top w:val="single" w:sz="4" w:space="0" w:color="auto"/>
            </w:tcBorders>
            <w:shd w:val="clear" w:color="auto" w:fill="auto"/>
          </w:tcPr>
          <w:p w14:paraId="017A5B08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52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E02E01A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1EC8944D" w14:textId="77777777">
        <w:tc>
          <w:tcPr>
            <w:tcW w:w="2226" w:type="dxa"/>
            <w:gridSpan w:val="3"/>
            <w:tcBorders>
              <w:left w:val="single" w:sz="4" w:space="0" w:color="auto"/>
            </w:tcBorders>
          </w:tcPr>
          <w:p w14:paraId="6D512355" w14:textId="77777777" w:rsidR="00E61721" w:rsidRDefault="00855FB7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Power Class: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5CC56924" w14:textId="77777777" w:rsidR="00E61721" w:rsidRDefault="00855FB7">
            <w:pPr>
              <w:pStyle w:val="CRCoverPage"/>
              <w:spacing w:after="0"/>
              <w:jc w:val="right"/>
            </w:pPr>
            <w:r>
              <w:t xml:space="preserve">PC1 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5F6E42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15AE33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2C8C1C13" w14:textId="77777777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0FEE032D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38FC877A" w14:textId="77777777" w:rsidR="00E61721" w:rsidRDefault="00855FB7">
            <w:pPr>
              <w:pStyle w:val="CRCoverPage"/>
              <w:spacing w:after="0"/>
              <w:jc w:val="right"/>
            </w:pPr>
            <w:r>
              <w:t>PC1.5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E61AA7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994F82" w14:textId="6001CB2C" w:rsidR="00E61721" w:rsidRDefault="008B061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 xml:space="preserve"> </w:t>
            </w:r>
          </w:p>
        </w:tc>
      </w:tr>
      <w:tr w:rsidR="00E61721" w14:paraId="4D635F80" w14:textId="77777777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161DC378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0EE09FC6" w14:textId="77777777" w:rsidR="00E61721" w:rsidRDefault="00855FB7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5E25DA" w14:textId="17B828CE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DEFB80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175E944B" w14:textId="77777777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785390F5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38ECF094" w14:textId="77777777" w:rsidR="00E61721" w:rsidRDefault="00855FB7">
            <w:pPr>
              <w:pStyle w:val="CRCoverPage"/>
              <w:spacing w:after="0"/>
              <w:jc w:val="right"/>
            </w:pPr>
            <w:r>
              <w:t>PC3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4D6350E" w14:textId="14B8FC6A" w:rsidR="00E61721" w:rsidRDefault="00233CA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BE4B60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33169ABC" w14:textId="77777777">
        <w:tc>
          <w:tcPr>
            <w:tcW w:w="208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26BC2BC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1B1A76B3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614860AE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30B1E122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66B609F0" w14:textId="77777777">
        <w:tc>
          <w:tcPr>
            <w:tcW w:w="321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053AFFC8" w14:textId="77777777" w:rsidR="00E61721" w:rsidRDefault="00855FB7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14:paraId="43735B32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3B7E6834" w14:textId="77777777" w:rsidR="00E61721" w:rsidRDefault="00855FB7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623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B7060F6" w14:textId="7DA39335" w:rsidR="00E61721" w:rsidRPr="00263FC9" w:rsidRDefault="0078544A" w:rsidP="006F1829">
            <w:pPr>
              <w:pStyle w:val="CRCoverPage"/>
              <w:spacing w:after="0"/>
              <w:rPr>
                <w:sz w:val="16"/>
                <w:szCs w:val="16"/>
              </w:rPr>
            </w:pPr>
            <w:r w:rsidRPr="0078544A">
              <w:rPr>
                <w:sz w:val="16"/>
                <w:szCs w:val="16"/>
              </w:rPr>
              <w:t>DL_n48A-n260A/-,DL_n48A-n261A/-,DL_n66A-n260A/-,DL_n66A-n261A/-,DL_n48A-n260A/UL_n48A-n260A,DL_n48A-n261A/UL_n48A-n261A,DL_n66A-n260A/UL_n66A-n260A,DL_n66A-n261A/UL_n66A-n261A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44C7E9" w14:textId="77777777" w:rsidR="00E61721" w:rsidRDefault="00E61721">
            <w:pPr>
              <w:pStyle w:val="CRCoverPage"/>
              <w:spacing w:after="0"/>
            </w:pPr>
          </w:p>
        </w:tc>
      </w:tr>
      <w:tr w:rsidR="00E61721" w14:paraId="592E7A04" w14:textId="77777777">
        <w:tc>
          <w:tcPr>
            <w:tcW w:w="1943" w:type="dxa"/>
            <w:tcBorders>
              <w:left w:val="single" w:sz="4" w:space="0" w:color="auto"/>
            </w:tcBorders>
          </w:tcPr>
          <w:p w14:paraId="70A82349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</w:tcPr>
          <w:p w14:paraId="7D5EA552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32F93A18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E367593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494D7D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4C5042CB" w14:textId="77777777">
        <w:tc>
          <w:tcPr>
            <w:tcW w:w="1943" w:type="dxa"/>
            <w:tcBorders>
              <w:left w:val="single" w:sz="4" w:space="0" w:color="auto"/>
            </w:tcBorders>
            <w:shd w:val="clear" w:color="auto" w:fill="auto"/>
          </w:tcPr>
          <w:p w14:paraId="670BE1D6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  <w:shd w:val="clear" w:color="auto" w:fill="auto"/>
          </w:tcPr>
          <w:p w14:paraId="4DE3CEA5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377B6C1B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EF0B52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  <w:shd w:val="clear" w:color="auto" w:fill="auto"/>
          </w:tcPr>
          <w:p w14:paraId="31921584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4D657E38" w14:textId="77777777">
        <w:tc>
          <w:tcPr>
            <w:tcW w:w="321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3E1F376B" w14:textId="77777777" w:rsidR="00E61721" w:rsidRDefault="00855FB7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14:paraId="4E9DDD43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193E2191" w14:textId="77777777" w:rsidR="00E61721" w:rsidRDefault="00855FB7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6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9A836D" w14:textId="5571C6BC" w:rsidR="005E3AA7" w:rsidRPr="005E3AA7" w:rsidRDefault="005E3AA7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Work plan showing </w:t>
            </w:r>
            <w:r w:rsidRPr="005E3AA7">
              <w:rPr>
                <w:color w:val="FF0000"/>
                <w:highlight w:val="yellow"/>
                <w:lang w:val="en-US"/>
              </w:rPr>
              <w:t>100</w:t>
            </w:r>
            <w:r w:rsidR="00855FB7" w:rsidRPr="005E3AA7">
              <w:rPr>
                <w:color w:val="FF0000"/>
                <w:highlight w:val="yellow"/>
                <w:lang w:val="en-US"/>
              </w:rPr>
              <w:t>%</w:t>
            </w:r>
            <w:r w:rsidR="00855FB7">
              <w:rPr>
                <w:lang w:val="en-US"/>
              </w:rPr>
              <w:t xml:space="preserve"> completion of the affected bands / configurations.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B0DEF0" w14:textId="77777777" w:rsidR="00E61721" w:rsidRDefault="00E61721">
            <w:pPr>
              <w:pStyle w:val="CRCoverPage"/>
              <w:spacing w:after="0"/>
            </w:pPr>
          </w:p>
        </w:tc>
      </w:tr>
      <w:tr w:rsidR="00E61721" w14:paraId="3DDC66C2" w14:textId="77777777">
        <w:tc>
          <w:tcPr>
            <w:tcW w:w="194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9A80CCD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  <w:tcBorders>
              <w:bottom w:val="single" w:sz="4" w:space="0" w:color="auto"/>
            </w:tcBorders>
            <w:shd w:val="clear" w:color="auto" w:fill="auto"/>
          </w:tcPr>
          <w:p w14:paraId="4EFFE1DF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9891A34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BF0FD6" w14:textId="77777777" w:rsidR="00E61721" w:rsidRDefault="00E61721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CF6181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</w:tbl>
    <w:p w14:paraId="4B5EF299" w14:textId="77777777" w:rsidR="00E61721" w:rsidRDefault="00E61721">
      <w:pPr>
        <w:pStyle w:val="CRCoverPage"/>
        <w:rPr>
          <w:lang w:val="en-US"/>
        </w:rPr>
      </w:pPr>
    </w:p>
    <w:bookmarkEnd w:id="0"/>
    <w:p w14:paraId="5677350A" w14:textId="78C737B3" w:rsidR="00E61721" w:rsidRPr="00C02C68" w:rsidRDefault="00E61721" w:rsidP="00C02C68">
      <w:pPr>
        <w:pStyle w:val="CRCoverPage"/>
        <w:rPr>
          <w:iCs/>
          <w:color w:val="FF0000"/>
          <w:lang w:val="en-US"/>
        </w:rPr>
      </w:pPr>
    </w:p>
    <w:sectPr w:rsidR="00E61721" w:rsidRPr="00C02C68">
      <w:headerReference w:type="default" r:id="rId13"/>
      <w:footerReference w:type="default" r:id="rId14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333BB2" w14:textId="77777777" w:rsidR="00AA37EE" w:rsidRDefault="00AA37EE">
      <w:pPr>
        <w:spacing w:after="0"/>
      </w:pPr>
      <w:r>
        <w:separator/>
      </w:r>
    </w:p>
  </w:endnote>
  <w:endnote w:type="continuationSeparator" w:id="0">
    <w:p w14:paraId="2CDB0D8F" w14:textId="77777777" w:rsidR="00AA37EE" w:rsidRDefault="00AA37E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 UI"/>
    <w:charset w:val="80"/>
    <w:family w:val="swiss"/>
    <w:pitch w:val="variable"/>
    <w:sig w:usb0="00000001" w:usb1="08070000" w:usb2="00000010" w:usb3="00000000" w:csb0="0002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4.2.0">
    <w:altName w:val="Times New Roman"/>
    <w:charset w:val="00"/>
    <w:family w:val="auto"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2F8132" w14:textId="77777777" w:rsidR="00E61721" w:rsidRDefault="00855FB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EDD705" w14:textId="77777777" w:rsidR="00AA37EE" w:rsidRDefault="00AA37EE">
      <w:pPr>
        <w:spacing w:after="0"/>
      </w:pPr>
      <w:r>
        <w:separator/>
      </w:r>
    </w:p>
  </w:footnote>
  <w:footnote w:type="continuationSeparator" w:id="0">
    <w:p w14:paraId="4B306A0F" w14:textId="77777777" w:rsidR="00AA37EE" w:rsidRDefault="00AA37E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0DECDF" w14:textId="77777777" w:rsidR="00E61721" w:rsidRDefault="00E61721">
    <w:pPr>
      <w:pStyle w:val="Header"/>
    </w:pPr>
  </w:p>
  <w:p w14:paraId="3E4523B1" w14:textId="77777777" w:rsidR="00E61721" w:rsidRDefault="00E6172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ListNumber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14"/>
  </w:num>
  <w:num w:numId="6">
    <w:abstractNumId w:val="2"/>
  </w:num>
  <w:num w:numId="7">
    <w:abstractNumId w:val="10"/>
  </w:num>
  <w:num w:numId="8">
    <w:abstractNumId w:val="7"/>
  </w:num>
  <w:num w:numId="9">
    <w:abstractNumId w:val="13"/>
  </w:num>
  <w:num w:numId="10">
    <w:abstractNumId w:val="15"/>
  </w:num>
  <w:num w:numId="11">
    <w:abstractNumId w:val="16"/>
  </w:num>
  <w:num w:numId="12">
    <w:abstractNumId w:val="8"/>
  </w:num>
  <w:num w:numId="13">
    <w:abstractNumId w:val="9"/>
  </w:num>
  <w:num w:numId="14">
    <w:abstractNumId w:val="6"/>
  </w:num>
  <w:num w:numId="15">
    <w:abstractNumId w:val="12"/>
  </w:num>
  <w:num w:numId="16">
    <w:abstractNumId w:val="0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2F8F"/>
    <w:rsid w:val="000655A6"/>
    <w:rsid w:val="000660AB"/>
    <w:rsid w:val="000716EF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043B"/>
    <w:rsid w:val="000C1FFA"/>
    <w:rsid w:val="000C325F"/>
    <w:rsid w:val="000C6002"/>
    <w:rsid w:val="000C671F"/>
    <w:rsid w:val="000D0D95"/>
    <w:rsid w:val="000D2D55"/>
    <w:rsid w:val="000D58AB"/>
    <w:rsid w:val="000E25D6"/>
    <w:rsid w:val="000E4AD6"/>
    <w:rsid w:val="000E6286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21F4"/>
    <w:rsid w:val="001A304D"/>
    <w:rsid w:val="001A327B"/>
    <w:rsid w:val="001A32C8"/>
    <w:rsid w:val="001A430E"/>
    <w:rsid w:val="001A59E6"/>
    <w:rsid w:val="001A73F9"/>
    <w:rsid w:val="001A7ADA"/>
    <w:rsid w:val="001B06DB"/>
    <w:rsid w:val="001B3934"/>
    <w:rsid w:val="001B43CA"/>
    <w:rsid w:val="001B5D70"/>
    <w:rsid w:val="001C15CB"/>
    <w:rsid w:val="001C2BB4"/>
    <w:rsid w:val="001D02C2"/>
    <w:rsid w:val="001D215A"/>
    <w:rsid w:val="001D4163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2434D"/>
    <w:rsid w:val="00233CAA"/>
    <w:rsid w:val="002347A2"/>
    <w:rsid w:val="00243E1C"/>
    <w:rsid w:val="002451C9"/>
    <w:rsid w:val="0024670C"/>
    <w:rsid w:val="00246B77"/>
    <w:rsid w:val="00251602"/>
    <w:rsid w:val="002567DD"/>
    <w:rsid w:val="002576FD"/>
    <w:rsid w:val="002639E9"/>
    <w:rsid w:val="00263FC9"/>
    <w:rsid w:val="002667B5"/>
    <w:rsid w:val="0027477D"/>
    <w:rsid w:val="00276959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4FEB"/>
    <w:rsid w:val="002B6A07"/>
    <w:rsid w:val="002C1A00"/>
    <w:rsid w:val="002C4727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22911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35E"/>
    <w:rsid w:val="00373A2A"/>
    <w:rsid w:val="00377314"/>
    <w:rsid w:val="00380D7A"/>
    <w:rsid w:val="0038401B"/>
    <w:rsid w:val="00384E2B"/>
    <w:rsid w:val="00385340"/>
    <w:rsid w:val="00386BB4"/>
    <w:rsid w:val="003903AA"/>
    <w:rsid w:val="003923CB"/>
    <w:rsid w:val="00395A78"/>
    <w:rsid w:val="00395F76"/>
    <w:rsid w:val="003A4EF6"/>
    <w:rsid w:val="003A7FAE"/>
    <w:rsid w:val="003B081E"/>
    <w:rsid w:val="003B552C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0F0"/>
    <w:rsid w:val="00457E9C"/>
    <w:rsid w:val="004611E8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187C"/>
    <w:rsid w:val="004C3DE7"/>
    <w:rsid w:val="004C5A8C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11C4"/>
    <w:rsid w:val="005524D1"/>
    <w:rsid w:val="0055526D"/>
    <w:rsid w:val="00565087"/>
    <w:rsid w:val="005803B9"/>
    <w:rsid w:val="005836AB"/>
    <w:rsid w:val="005858B9"/>
    <w:rsid w:val="005903CC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3DDC"/>
    <w:rsid w:val="005C506F"/>
    <w:rsid w:val="005C7963"/>
    <w:rsid w:val="005D0C9B"/>
    <w:rsid w:val="005D2E01"/>
    <w:rsid w:val="005D4908"/>
    <w:rsid w:val="005D60C0"/>
    <w:rsid w:val="005E3AA7"/>
    <w:rsid w:val="005E3AF3"/>
    <w:rsid w:val="005E609A"/>
    <w:rsid w:val="005E7638"/>
    <w:rsid w:val="005F0415"/>
    <w:rsid w:val="005F0A97"/>
    <w:rsid w:val="005F1314"/>
    <w:rsid w:val="005F20D4"/>
    <w:rsid w:val="005F3DD5"/>
    <w:rsid w:val="005F6EBB"/>
    <w:rsid w:val="00601776"/>
    <w:rsid w:val="00603594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401"/>
    <w:rsid w:val="006909F9"/>
    <w:rsid w:val="00692AEE"/>
    <w:rsid w:val="006936D0"/>
    <w:rsid w:val="00694E91"/>
    <w:rsid w:val="006A12FF"/>
    <w:rsid w:val="006A4A09"/>
    <w:rsid w:val="006B79D7"/>
    <w:rsid w:val="006C54AA"/>
    <w:rsid w:val="006C6224"/>
    <w:rsid w:val="006C7B3C"/>
    <w:rsid w:val="006D15F9"/>
    <w:rsid w:val="006D3F7D"/>
    <w:rsid w:val="006D7C35"/>
    <w:rsid w:val="006E0E6A"/>
    <w:rsid w:val="006E2489"/>
    <w:rsid w:val="006E250C"/>
    <w:rsid w:val="006E5B2D"/>
    <w:rsid w:val="006E5C86"/>
    <w:rsid w:val="006E66A3"/>
    <w:rsid w:val="006F1829"/>
    <w:rsid w:val="006F190B"/>
    <w:rsid w:val="006F1CD5"/>
    <w:rsid w:val="006F7424"/>
    <w:rsid w:val="007002A3"/>
    <w:rsid w:val="00701A22"/>
    <w:rsid w:val="0070394F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6016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776C0"/>
    <w:rsid w:val="00781F0F"/>
    <w:rsid w:val="00781F96"/>
    <w:rsid w:val="0078357B"/>
    <w:rsid w:val="00784655"/>
    <w:rsid w:val="0078544A"/>
    <w:rsid w:val="00785748"/>
    <w:rsid w:val="00786382"/>
    <w:rsid w:val="00791759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359C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95996"/>
    <w:rsid w:val="008A47E3"/>
    <w:rsid w:val="008A7AD2"/>
    <w:rsid w:val="008B061B"/>
    <w:rsid w:val="008B5D0C"/>
    <w:rsid w:val="008B7F21"/>
    <w:rsid w:val="008C3B8B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46AC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37B6F"/>
    <w:rsid w:val="00940A3A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1772"/>
    <w:rsid w:val="00A04094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6FB2"/>
    <w:rsid w:val="00A873EC"/>
    <w:rsid w:val="00A92709"/>
    <w:rsid w:val="00A95C5F"/>
    <w:rsid w:val="00AA37EE"/>
    <w:rsid w:val="00AA4068"/>
    <w:rsid w:val="00AA4F59"/>
    <w:rsid w:val="00AA6181"/>
    <w:rsid w:val="00AB46D4"/>
    <w:rsid w:val="00AB5334"/>
    <w:rsid w:val="00AB69AD"/>
    <w:rsid w:val="00AC032E"/>
    <w:rsid w:val="00AD1D3C"/>
    <w:rsid w:val="00AD36EA"/>
    <w:rsid w:val="00AD397D"/>
    <w:rsid w:val="00AD719B"/>
    <w:rsid w:val="00AE065F"/>
    <w:rsid w:val="00AE16D1"/>
    <w:rsid w:val="00AE2043"/>
    <w:rsid w:val="00AE50A9"/>
    <w:rsid w:val="00AE69D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8722B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2C68"/>
    <w:rsid w:val="00C05429"/>
    <w:rsid w:val="00C05FF9"/>
    <w:rsid w:val="00C062D0"/>
    <w:rsid w:val="00C1096E"/>
    <w:rsid w:val="00C1271E"/>
    <w:rsid w:val="00C1570B"/>
    <w:rsid w:val="00C17BE3"/>
    <w:rsid w:val="00C21D37"/>
    <w:rsid w:val="00C33079"/>
    <w:rsid w:val="00C37A92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047A"/>
    <w:rsid w:val="00CA2661"/>
    <w:rsid w:val="00CA3D0C"/>
    <w:rsid w:val="00CA64F9"/>
    <w:rsid w:val="00CB1F4C"/>
    <w:rsid w:val="00CC085E"/>
    <w:rsid w:val="00CC13BA"/>
    <w:rsid w:val="00CC4EC7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332C"/>
    <w:rsid w:val="00D06254"/>
    <w:rsid w:val="00D114E6"/>
    <w:rsid w:val="00D128CB"/>
    <w:rsid w:val="00D14BA0"/>
    <w:rsid w:val="00D15DBB"/>
    <w:rsid w:val="00D16F4F"/>
    <w:rsid w:val="00D21A8C"/>
    <w:rsid w:val="00D22EC8"/>
    <w:rsid w:val="00D3024A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2D3F"/>
    <w:rsid w:val="00E04987"/>
    <w:rsid w:val="00E12B53"/>
    <w:rsid w:val="00E14D3D"/>
    <w:rsid w:val="00E14E33"/>
    <w:rsid w:val="00E164D5"/>
    <w:rsid w:val="00E26D6A"/>
    <w:rsid w:val="00E31120"/>
    <w:rsid w:val="00E338CB"/>
    <w:rsid w:val="00E33912"/>
    <w:rsid w:val="00E36665"/>
    <w:rsid w:val="00E3737A"/>
    <w:rsid w:val="00E37709"/>
    <w:rsid w:val="00E403D0"/>
    <w:rsid w:val="00E4726B"/>
    <w:rsid w:val="00E477B4"/>
    <w:rsid w:val="00E533B6"/>
    <w:rsid w:val="00E545CD"/>
    <w:rsid w:val="00E60745"/>
    <w:rsid w:val="00E61438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D7B0A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41E"/>
    <w:rsid w:val="00EF371D"/>
    <w:rsid w:val="00EF7DE7"/>
    <w:rsid w:val="00F025A2"/>
    <w:rsid w:val="00F04712"/>
    <w:rsid w:val="00F06975"/>
    <w:rsid w:val="00F12A3B"/>
    <w:rsid w:val="00F1663A"/>
    <w:rsid w:val="00F20828"/>
    <w:rsid w:val="00F22EC7"/>
    <w:rsid w:val="00F24AE7"/>
    <w:rsid w:val="00F327A2"/>
    <w:rsid w:val="00F327CE"/>
    <w:rsid w:val="00F330DD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0753"/>
    <w:rsid w:val="00FB1D62"/>
    <w:rsid w:val="00FB2696"/>
    <w:rsid w:val="00FB3DC3"/>
    <w:rsid w:val="00FC1192"/>
    <w:rsid w:val="00FC2164"/>
    <w:rsid w:val="00FC3AD0"/>
    <w:rsid w:val="00FC3D1B"/>
    <w:rsid w:val="00FC4013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5414E83"/>
    <w:rsid w:val="1CF22270"/>
    <w:rsid w:val="25741C29"/>
    <w:rsid w:val="27BF730C"/>
    <w:rsid w:val="2E2E26AD"/>
    <w:rsid w:val="6B860A46"/>
    <w:rsid w:val="714C0EDA"/>
    <w:rsid w:val="722A18B9"/>
    <w:rsid w:val="74FB4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CCE5C4"/>
  <w15:docId w15:val="{6335DD31-35A0-4D3A-A12F-4D177AE31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  <w:rPr>
      <w:rFonts w:eastAsia="Times New Roman"/>
    </w:rPr>
  </w:style>
  <w:style w:type="paragraph" w:styleId="List">
    <w:name w:val="List"/>
    <w:basedOn w:val="Normal"/>
    <w:link w:val="ListChar"/>
    <w:qFormat/>
    <w:pPr>
      <w:ind w:left="568" w:hanging="284"/>
    </w:pPr>
    <w:rPr>
      <w:rFonts w:eastAsia="Malgun Gothic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NormalIndent">
    <w:name w:val="Normal Indent"/>
    <w:basedOn w:val="Normal"/>
    <w:qFormat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eastAsia="Malgun Gothic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3">
    <w:name w:val="Body Text 3"/>
    <w:basedOn w:val="Normal"/>
    <w:link w:val="BodyText3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BodyText">
    <w:name w:val="Body Text"/>
    <w:basedOn w:val="Normal"/>
    <w:link w:val="BodyTextChar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ListNumber3">
    <w:name w:val="List Number 3"/>
    <w:basedOn w:val="Normal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EndnoteText">
    <w:name w:val="endnote text"/>
    <w:basedOn w:val="Normal"/>
    <w:link w:val="EndnoteTextChar"/>
    <w:qFormat/>
    <w:pPr>
      <w:snapToGrid w:val="0"/>
    </w:pPr>
    <w:rPr>
      <w:rFonts w:eastAsia="SimSun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ListNumber5">
    <w:name w:val="List Number 5"/>
    <w:basedOn w:val="Normal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TableofFigures">
    <w:name w:val="table of figures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  <w:rPr>
      <w:rFonts w:eastAsia="Malgun Gothic"/>
    </w:r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  <w:lang w:val="nb-NO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lassic2">
    <w:name w:val="Table Classic 2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qFormat/>
  </w:style>
  <w:style w:type="character" w:styleId="FollowedHyperlink">
    <w:name w:val="FollowedHyperlink"/>
    <w:uiPriority w:val="99"/>
    <w:qFormat/>
    <w:rPr>
      <w:color w:val="954F72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Normal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0">
    <w:name w:val="B2"/>
    <w:basedOn w:val="Normal"/>
    <w:link w:val="B2Char1"/>
    <w:qFormat/>
    <w:pPr>
      <w:ind w:left="851" w:hanging="284"/>
    </w:pPr>
  </w:style>
  <w:style w:type="paragraph" w:customStyle="1" w:styleId="B30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BodyTextIndent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Normal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Normal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Normal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Normal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HeaderChar">
    <w:name w:val="Header Char"/>
    <w:link w:val="Header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eastAsia="en-US"/>
    </w:rPr>
  </w:style>
  <w:style w:type="character" w:customStyle="1" w:styleId="CaptionChar">
    <w:name w:val="Caption Char"/>
    <w:link w:val="Caption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Heading7Char">
    <w:name w:val="Heading 7 Char"/>
    <w:link w:val="Heading7"/>
    <w:qFormat/>
    <w:rPr>
      <w:rFonts w:ascii="Arial" w:hAnsi="Arial"/>
      <w:lang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eastAsia="ja-JP"/>
    </w:rPr>
  </w:style>
  <w:style w:type="paragraph" w:customStyle="1" w:styleId="a1">
    <w:name w:val="样式 页眉"/>
    <w:basedOn w:val="Header"/>
    <w:link w:val="Char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eastAsia="fr-FR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MS Mincho"/>
      <w:lang w:eastAsia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="MS Mincho" w:hAnsi="Courier New"/>
      <w:lang w:val="nb-NO" w:eastAsia="ja-JP"/>
    </w:rPr>
  </w:style>
  <w:style w:type="character" w:customStyle="1" w:styleId="BodyTextChar">
    <w:name w:val="Body Text Char"/>
    <w:basedOn w:val="DefaultParagraphFont"/>
    <w:qFormat/>
    <w:rPr>
      <w:lang w:eastAsia="en-US"/>
    </w:rPr>
  </w:style>
  <w:style w:type="character" w:customStyle="1" w:styleId="BodyTextChar1">
    <w:name w:val="Body Text Char1"/>
    <w:link w:val="BodyText"/>
    <w:qFormat/>
    <w:rPr>
      <w:rFonts w:eastAsia="MS Mincho"/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Pr>
      <w:rFonts w:eastAsia="MS Mincho"/>
      <w:i/>
      <w:lang w:eastAsia="en-US"/>
    </w:rPr>
  </w:style>
  <w:style w:type="character" w:customStyle="1" w:styleId="BodyText3Char">
    <w:name w:val="Body Text 3 Char"/>
    <w:basedOn w:val="DefaultParagraphFont"/>
    <w:link w:val="BodyText3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Char">
    <w:name w:val="样式 页眉 Char"/>
    <w:link w:val="a1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a2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2">
    <w:name w:val="T1 Char2"/>
    <w:qFormat/>
  </w:style>
  <w:style w:type="paragraph" w:customStyle="1" w:styleId="10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eastAsia="MS Mincho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a3">
    <w:name w:val="修订"/>
    <w:hidden/>
    <w:semiHidden/>
    <w:qFormat/>
    <w:rPr>
      <w:rFonts w:eastAsia="Batang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SimSun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itleChar">
    <w:name w:val="Title Char"/>
    <w:basedOn w:val="DefaultParagraphFont"/>
    <w:link w:val="Title"/>
    <w:qFormat/>
    <w:rPr>
      <w:rFonts w:ascii="Courier New" w:eastAsia="MS Mincho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DateChar">
    <w:name w:val="Date Char"/>
    <w:basedOn w:val="DefaultParagraphFont"/>
    <w:link w:val="Date"/>
    <w:qFormat/>
    <w:rPr>
      <w:rFonts w:eastAsia="MS Mincho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MS Mincho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MS Mincho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MS Mincho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MS Mincho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MS Mincho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MS Mincho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MS Mincho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MS Mincho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MS Mincho"/>
      <w:sz w:val="24"/>
      <w:szCs w:val="24"/>
      <w:lang w:val="en-GB" w:eastAsia="ko-KR"/>
    </w:rPr>
  </w:style>
  <w:style w:type="paragraph" w:customStyle="1" w:styleId="ConfidentialPageDate">
    <w:name w:val="Confidential  Page #  Date"/>
    <w:rPr>
      <w:rFonts w:eastAsia="MS Mincho"/>
      <w:sz w:val="24"/>
      <w:szCs w:val="24"/>
      <w:lang w:val="en-GB" w:eastAsia="ko-KR"/>
    </w:rPr>
  </w:style>
  <w:style w:type="paragraph" w:customStyle="1" w:styleId="INDENT1">
    <w:name w:val="INDENT1"/>
    <w:basedOn w:val="Normal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INDENT3">
    <w:name w:val="INDENT3"/>
    <w:basedOn w:val="Normal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Normal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11">
    <w:name w:val="修订1"/>
    <w:hidden/>
    <w:semiHidden/>
    <w:qFormat/>
    <w:rPr>
      <w:rFonts w:eastAsia="Batang"/>
      <w:lang w:val="en-GB" w:eastAsia="en-US"/>
    </w:rPr>
  </w:style>
  <w:style w:type="table" w:customStyle="1" w:styleId="TableGrid1">
    <w:name w:val="Table Grid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rPr>
      <w:sz w:val="24"/>
      <w:szCs w:val="24"/>
      <w:lang w:val="en-GB" w:eastAsia="ko-KR"/>
    </w:rPr>
  </w:style>
  <w:style w:type="paragraph" w:customStyle="1" w:styleId="ATC">
    <w:name w:val="ATC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SimSun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rFonts w:eastAsia="SimSun"/>
      <w:lang w:eastAsia="ja-JP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Heading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0">
    <w:name w:val="吹き出し3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BodyText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val="en-US" w:eastAsia="en-US"/>
    </w:rPr>
  </w:style>
  <w:style w:type="paragraph" w:customStyle="1" w:styleId="b12">
    <w:name w:val="b1"/>
    <w:basedOn w:val="Normal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2">
    <w:name w:val="吹き出し1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0">
    <w:name w:val="吹き出し2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Normal"/>
    <w:next w:val="Normal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Normal"/>
    <w:next w:val="Normal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Footer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Normal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Normal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SimSun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BodyText2"/>
    <w:next w:val="BodyText2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Normal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Normal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BodyText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1">
    <w:name w:val="网格型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MS Mincho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Heading2"/>
    <w:next w:val="Normal"/>
    <w:qFormat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rPr>
      <w:rFonts w:ascii="Arial" w:hAnsi="Arial"/>
      <w:sz w:val="22"/>
      <w:lang w:val="en-GB" w:eastAsia="en-GB" w:bidi="ar-SA"/>
    </w:rPr>
  </w:style>
  <w:style w:type="paragraph" w:customStyle="1" w:styleId="5">
    <w:name w:val="吹き出し5"/>
    <w:basedOn w:val="Normal"/>
    <w:semiHidden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pPr>
      <w:spacing w:after="0"/>
      <w:ind w:left="567" w:hanging="283"/>
    </w:pPr>
    <w:rPr>
      <w:rFonts w:eastAsia="MS Mincho"/>
      <w:lang w:eastAsia="en-GB"/>
    </w:rPr>
  </w:style>
  <w:style w:type="character" w:customStyle="1" w:styleId="FootnoteTextChar1">
    <w:name w:val="Footnote Text Char1"/>
    <w:semiHidden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2">
    <w:name w:val="(文字) (文字)1 Char (文字) (文字)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2">
    <w:name w:val="Char Char Char Char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2">
    <w:name w:val="Char Char2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6">
    <w:name w:val="(文字) (文字)6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2">
    <w:name w:val="Car Car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2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2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2">
    <w:name w:val="(文字) (文字)4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20">
    <w:name w:val="(文字) (文字)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">
    <w:name w:val="Char Char12"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character" w:customStyle="1" w:styleId="CharChar102">
    <w:name w:val="Char Char102"/>
    <w:semiHidden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Heading1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eastAsia="Yu Mincho"/>
      <w:lang w:eastAsia="en-US"/>
    </w:rPr>
  </w:style>
  <w:style w:type="paragraph" w:customStyle="1" w:styleId="MotorolaResponse1">
    <w:name w:val="Motorola Response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enumlev1">
    <w:name w:val="enumlev1"/>
    <w:basedOn w:val="Normal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Normal"/>
    <w:semiHidden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Heading40">
    <w:name w:val="Heading4"/>
    <w:basedOn w:val="Heading3"/>
    <w:link w:val="Heading4Char0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0">
    <w:name w:val="Heading4 Char"/>
    <w:link w:val="Heading40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Normal"/>
    <w:pPr>
      <w:numPr>
        <w:numId w:val="12"/>
      </w:numPr>
      <w:spacing w:beforeLines="50" w:afterLines="50"/>
      <w:jc w:val="center"/>
    </w:pPr>
    <w:rPr>
      <w:rFonts w:eastAsia="Yu Mincho"/>
      <w:b/>
      <w:lang w:val="en-GB"/>
    </w:rPr>
  </w:style>
  <w:style w:type="paragraph" w:customStyle="1" w:styleId="a0">
    <w:name w:val="插图题注"/>
    <w:next w:val="Normal"/>
    <w:qFormat/>
    <w:pPr>
      <w:numPr>
        <w:numId w:val="13"/>
      </w:numPr>
      <w:jc w:val="center"/>
    </w:pPr>
    <w:rPr>
      <w:rFonts w:eastAsia="Yu Mincho"/>
      <w:b/>
      <w:lang w:val="en-GB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ListChar">
    <w:name w:val="List Char"/>
    <w:link w:val="List"/>
    <w:qFormat/>
    <w:rPr>
      <w:rFonts w:eastAsia="Malgun Gothic"/>
      <w:lang w:eastAsia="en-US"/>
    </w:rPr>
  </w:style>
  <w:style w:type="character" w:customStyle="1" w:styleId="List2Char">
    <w:name w:val="List 2 Char"/>
    <w:link w:val="List2"/>
    <w:qFormat/>
    <w:rPr>
      <w:lang w:eastAsia="en-US"/>
    </w:rPr>
  </w:style>
  <w:style w:type="character" w:customStyle="1" w:styleId="ListBullet3Char">
    <w:name w:val="List Bullet 3 Char"/>
    <w:link w:val="ListBullet3"/>
    <w:qFormat/>
    <w:rPr>
      <w:rFonts w:eastAsia="Malgun Gothic"/>
      <w:lang w:eastAsia="en-US"/>
    </w:rPr>
  </w:style>
  <w:style w:type="character" w:customStyle="1" w:styleId="ListBullet2Char">
    <w:name w:val="List Bullet 2 Char"/>
    <w:link w:val="ListBullet2"/>
    <w:qFormat/>
    <w:rPr>
      <w:rFonts w:eastAsia="Malgun Gothic"/>
      <w:lang w:eastAsia="en-US"/>
    </w:rPr>
  </w:style>
  <w:style w:type="character" w:customStyle="1" w:styleId="ListBulletChar">
    <w:name w:val="List Bullet Char"/>
    <w:link w:val="ListBullet"/>
    <w:qFormat/>
    <w:rPr>
      <w:rFonts w:eastAsia="Malgun Gothic"/>
      <w:lang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Normal"/>
    <w:qFormat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rPr>
      <w:lang w:val="en-GB"/>
    </w:rPr>
  </w:style>
  <w:style w:type="character" w:customStyle="1" w:styleId="BodyTextIndentChar1">
    <w:name w:val="Body Text Indent Char1"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eastAsia="SimSun" w:hAnsi="Helvetica"/>
    </w:rPr>
  </w:style>
  <w:style w:type="paragraph" w:customStyle="1" w:styleId="List1">
    <w:name w:val="List1"/>
    <w:basedOn w:val="Normal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Normal"/>
    <w:qFormat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Normal"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Normal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Normal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">
    <w:name w:val="表 (赤)  81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Normal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PlaceholderText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Normal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Normal"/>
    <w:link w:val="ECCParagraphZchn"/>
    <w:qFormat/>
    <w:pPr>
      <w:spacing w:after="240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Normal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eastAsia="en-US"/>
    </w:rPr>
  </w:style>
  <w:style w:type="paragraph" w:customStyle="1" w:styleId="Text1">
    <w:name w:val="Text 1"/>
    <w:basedOn w:val="Normal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Heading4"/>
    <w:next w:val="Normal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Normal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Normal"/>
    <w:qFormat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6">
    <w:name w:val="16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Heading1"/>
    <w:next w:val="Normal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Normal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Normal"/>
    <w:next w:val="Normal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SimSun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3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4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5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3">
    <w:name w:val="吹き出し4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Normal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TableNormal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">
    <w:name w:val="Char Char2 Char Char1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50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10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11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3">
    <w:name w:val="修订2"/>
    <w:hidden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OC92">
    <w:name w:val="TOC 92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2">
    <w:name w:val="Char Char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table" w:customStyle="1" w:styleId="TableGrid12">
    <w:name w:val="Table Grid1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Normal"/>
    <w:qFormat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paragraph" w:customStyle="1" w:styleId="font5">
    <w:name w:val="font5"/>
    <w:basedOn w:val="Normal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Normal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Normal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Normal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Normal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Normal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Normal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NoSpacing">
    <w:name w:val="No Spacing"/>
    <w:uiPriority w:val="1"/>
    <w:qFormat/>
    <w:rPr>
      <w:rFonts w:eastAsia="Malgun Gothic"/>
      <w:lang w:val="en-GB" w:eastAsia="en-US"/>
    </w:rPr>
  </w:style>
  <w:style w:type="paragraph" w:customStyle="1" w:styleId="-31">
    <w:name w:val="深色列表 - 着色 31"/>
    <w:hidden/>
    <w:uiPriority w:val="99"/>
    <w:semiHidden/>
    <w:qFormat/>
    <w:rsid w:val="0078544A"/>
    <w:rPr>
      <w:rFonts w:eastAsia="MS Mincho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E617F5-5D3B-4F41-A95A-F2921785A3E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135293C-2686-4FDA-8917-15677194B0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5011BE51-5DDF-4225-A49B-D792CB585D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59DB608B-CC2E-4ED8-B193-419E0740F6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121</Words>
  <Characters>694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Jinwen Ma</cp:lastModifiedBy>
  <cp:revision>2</cp:revision>
  <cp:lastPrinted>2020-02-05T15:54:00Z</cp:lastPrinted>
  <dcterms:created xsi:type="dcterms:W3CDTF">2024-08-05T20:29:00Z</dcterms:created>
  <dcterms:modified xsi:type="dcterms:W3CDTF">2024-08-05T20:29:00Z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BE58E157EAD549299405778312EC6E8D</vt:lpwstr>
  </property>
  <property fmtid="{D5CDD505-2E9C-101B-9397-08002B2CF9AE}" pid="4" name="ContentTypeId">
    <vt:lpwstr>0x0101003AA7AC0C743A294CADF60F661720E3E6</vt:lpwstr>
  </property>
</Properties>
</file>